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03C8D" w:rsidRPr="00387A7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Τενσιόμετρο</w:t>
            </w:r>
            <w:proofErr w:type="spellEnd"/>
          </w:p>
        </w:tc>
      </w:tr>
      <w:tr w:rsidR="00C03C8D" w:rsidRPr="00387A77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03C8D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03C8D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3C8D" w:rsidRPr="00387A77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03C8D" w:rsidRPr="00440E46" w:rsidRDefault="00C03C8D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Τενσιόμετρο</w:t>
            </w:r>
            <w:proofErr w:type="spellEnd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42656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60 </w:t>
            </w:r>
            <w:proofErr w:type="spellStart"/>
            <w:r w:rsidRPr="0042656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(αναλογικό </w:t>
            </w:r>
            <w:proofErr w:type="spellStart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τενσιόμετρο</w:t>
            </w:r>
            <w:proofErr w:type="spellEnd"/>
            <w:r w:rsidRPr="0038760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για τη μέτρηση της πίεσης του νερού στο έδαφος)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03C8D" w:rsidRPr="00387A77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3C8D" w:rsidRPr="00387A77" w:rsidRDefault="00C03C8D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22AC2"/>
    <w:rsid w:val="00161D8A"/>
    <w:rsid w:val="0016475E"/>
    <w:rsid w:val="0019083F"/>
    <w:rsid w:val="00266506"/>
    <w:rsid w:val="00274E12"/>
    <w:rsid w:val="002A55A5"/>
    <w:rsid w:val="003000E4"/>
    <w:rsid w:val="00362ED7"/>
    <w:rsid w:val="00365004"/>
    <w:rsid w:val="00382665"/>
    <w:rsid w:val="003E6CBA"/>
    <w:rsid w:val="0040325C"/>
    <w:rsid w:val="00447CAE"/>
    <w:rsid w:val="00453DAC"/>
    <w:rsid w:val="0045561E"/>
    <w:rsid w:val="004956E1"/>
    <w:rsid w:val="004A3006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6F57CB"/>
    <w:rsid w:val="00774E8F"/>
    <w:rsid w:val="007A2AE2"/>
    <w:rsid w:val="0080306A"/>
    <w:rsid w:val="0086171E"/>
    <w:rsid w:val="00861CE7"/>
    <w:rsid w:val="00886DCF"/>
    <w:rsid w:val="008B0A75"/>
    <w:rsid w:val="008B1A14"/>
    <w:rsid w:val="008B6A83"/>
    <w:rsid w:val="008C69C1"/>
    <w:rsid w:val="00941688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03C8D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  <w:rsid w:val="00FB6951"/>
    <w:rsid w:val="00F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2025-10-30T08:01:00Z</dcterms:created>
  <dcterms:modified xsi:type="dcterms:W3CDTF">2025-10-30T08:02:00Z</dcterms:modified>
</cp:coreProperties>
</file>